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D8F7D" w14:textId="77777777" w:rsidR="00072E7B" w:rsidRPr="007F05E6" w:rsidRDefault="00072E7B" w:rsidP="00567E2A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39B6839B" w14:textId="77777777" w:rsidR="00072E7B" w:rsidRPr="00692A45" w:rsidRDefault="00072E7B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Minimum PPE</w:t>
      </w:r>
      <w:r w:rsidRPr="00692A45">
        <w:t xml:space="preserve"> (</w:t>
      </w:r>
      <w:r>
        <w:t>tutor</w:t>
      </w:r>
      <w:r w:rsidRPr="00692A45">
        <w:t>)</w:t>
      </w:r>
    </w:p>
    <w:p w14:paraId="29E398F1" w14:textId="77777777" w:rsidR="00072E7B" w:rsidRDefault="00072E7B" w:rsidP="00567E2A">
      <w:pPr>
        <w:spacing w:before="120" w:after="120"/>
        <w:rPr>
          <w:rFonts w:cs="Arial"/>
        </w:rPr>
      </w:pPr>
      <w:r>
        <w:rPr>
          <w:rFonts w:cs="Arial"/>
        </w:rPr>
        <w:t>List the minimum PPE required when installing the first-fix pipework in a new-build house on a building site if you were looking to protect your head, eyes, ears, lungs, body, knees and toes.</w:t>
      </w:r>
    </w:p>
    <w:p w14:paraId="1B6F21E8" w14:textId="77777777" w:rsidR="00072E7B" w:rsidRDefault="00072E7B" w:rsidP="00DE5E3F">
      <w:pPr>
        <w:spacing w:before="120" w:after="120"/>
        <w:rPr>
          <w:rFonts w:cs="Arial"/>
        </w:rPr>
      </w:pPr>
    </w:p>
    <w:p w14:paraId="11747848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 xml:space="preserve">Hard hat </w:t>
      </w:r>
    </w:p>
    <w:p w14:paraId="3C372212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Goggles</w:t>
      </w:r>
    </w:p>
    <w:p w14:paraId="2A22E40F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Ear defenders</w:t>
      </w:r>
    </w:p>
    <w:p w14:paraId="1793CCEC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Dust mask</w:t>
      </w:r>
    </w:p>
    <w:p w14:paraId="1C29396D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Overalls/workwear</w:t>
      </w:r>
    </w:p>
    <w:p w14:paraId="748CCD35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567E2A">
        <w:rPr>
          <w:rFonts w:cs="Arial"/>
          <w:color w:val="FF0000"/>
          <w:lang w:val="en-US"/>
        </w:rPr>
        <w:t>HI-VIS</w:t>
      </w:r>
      <w:r w:rsidRPr="00567E2A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j</w:t>
      </w:r>
      <w:r w:rsidRPr="00DE5E3F">
        <w:rPr>
          <w:rFonts w:cs="Arial"/>
          <w:color w:val="FF0000"/>
        </w:rPr>
        <w:t>acket</w:t>
      </w:r>
    </w:p>
    <w:p w14:paraId="58A95673" w14:textId="77777777" w:rsidR="00072E7B" w:rsidRPr="00DE5E3F" w:rsidRDefault="00072E7B" w:rsidP="00072E7B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  <w:color w:val="FF0000"/>
        </w:rPr>
      </w:pPr>
      <w:r w:rsidRPr="00DE5E3F">
        <w:rPr>
          <w:rFonts w:cs="Arial"/>
          <w:color w:val="FF0000"/>
        </w:rPr>
        <w:t>Boots</w:t>
      </w:r>
    </w:p>
    <w:p w14:paraId="40682541" w14:textId="77777777" w:rsidR="00474F67" w:rsidRDefault="00474F67" w:rsidP="00474F67">
      <w:pPr>
        <w:rPr>
          <w:rFonts w:cs="Arial"/>
          <w:szCs w:val="22"/>
        </w:rPr>
      </w:pPr>
    </w:p>
    <w:p w14:paraId="766A0AD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46617" w14:textId="77777777" w:rsidR="00D76499" w:rsidRDefault="00D76499">
      <w:pPr>
        <w:spacing w:before="0" w:after="0"/>
      </w:pPr>
      <w:r>
        <w:separator/>
      </w:r>
    </w:p>
  </w:endnote>
  <w:endnote w:type="continuationSeparator" w:id="0">
    <w:p w14:paraId="4DF2C7DE" w14:textId="77777777" w:rsidR="00D76499" w:rsidRDefault="00D7649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AB2E4" w14:textId="77777777" w:rsidR="00A14110" w:rsidRDefault="00A141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B238" w14:textId="31A0FA1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984DBA6" wp14:editId="0A50DA5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14110">
      <w:t xml:space="preserve">            </w:t>
    </w:r>
    <w:r w:rsidR="009177B8">
      <w:t xml:space="preserve"> </w:t>
    </w:r>
    <w:r w:rsidR="00A14110">
      <w:t xml:space="preserve"> </w:t>
    </w:r>
    <w:r w:rsidR="00A14110" w:rsidRPr="00A14110">
      <w:t xml:space="preserve">© </w:t>
    </w:r>
    <w:r w:rsidR="007B157C" w:rsidRPr="007B157C">
      <w:t>City &amp; Guilds Limited</w:t>
    </w:r>
    <w:r w:rsidR="00A14110" w:rsidRPr="00A14110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4ABF" w14:textId="77777777" w:rsidR="00A14110" w:rsidRDefault="00A14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16A4" w14:textId="77777777" w:rsidR="00D76499" w:rsidRDefault="00D76499">
      <w:pPr>
        <w:spacing w:before="0" w:after="0"/>
      </w:pPr>
      <w:r>
        <w:separator/>
      </w:r>
    </w:p>
  </w:footnote>
  <w:footnote w:type="continuationSeparator" w:id="0">
    <w:p w14:paraId="2C7E3AFC" w14:textId="77777777" w:rsidR="00D76499" w:rsidRDefault="00D7649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C895F" w14:textId="77777777" w:rsidR="00A14110" w:rsidRDefault="00A141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AC431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4334B97" wp14:editId="4EE7CDA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2554A8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C850F0" wp14:editId="78D5CA8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7857F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34C7" w14:textId="77777777" w:rsidR="00A14110" w:rsidRDefault="00A14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B5A0E"/>
    <w:multiLevelType w:val="hybridMultilevel"/>
    <w:tmpl w:val="0B8C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100161">
    <w:abstractNumId w:val="4"/>
  </w:num>
  <w:num w:numId="2" w16cid:durableId="1282221527">
    <w:abstractNumId w:val="14"/>
  </w:num>
  <w:num w:numId="3" w16cid:durableId="2069766512">
    <w:abstractNumId w:val="22"/>
  </w:num>
  <w:num w:numId="4" w16cid:durableId="1230001957">
    <w:abstractNumId w:val="17"/>
  </w:num>
  <w:num w:numId="5" w16cid:durableId="232548244">
    <w:abstractNumId w:val="7"/>
  </w:num>
  <w:num w:numId="6" w16cid:durableId="1827479433">
    <w:abstractNumId w:val="16"/>
  </w:num>
  <w:num w:numId="7" w16cid:durableId="931626234">
    <w:abstractNumId w:val="7"/>
  </w:num>
  <w:num w:numId="8" w16cid:durableId="811362839">
    <w:abstractNumId w:val="1"/>
  </w:num>
  <w:num w:numId="9" w16cid:durableId="410348849">
    <w:abstractNumId w:val="7"/>
    <w:lvlOverride w:ilvl="0">
      <w:startOverride w:val="1"/>
    </w:lvlOverride>
  </w:num>
  <w:num w:numId="10" w16cid:durableId="2126995247">
    <w:abstractNumId w:val="18"/>
  </w:num>
  <w:num w:numId="11" w16cid:durableId="247883031">
    <w:abstractNumId w:val="13"/>
  </w:num>
  <w:num w:numId="12" w16cid:durableId="257762550">
    <w:abstractNumId w:val="5"/>
  </w:num>
  <w:num w:numId="13" w16cid:durableId="496573575">
    <w:abstractNumId w:val="12"/>
  </w:num>
  <w:num w:numId="14" w16cid:durableId="1741708316">
    <w:abstractNumId w:val="19"/>
  </w:num>
  <w:num w:numId="15" w16cid:durableId="480464905">
    <w:abstractNumId w:val="10"/>
  </w:num>
  <w:num w:numId="16" w16cid:durableId="1618371527">
    <w:abstractNumId w:val="6"/>
  </w:num>
  <w:num w:numId="17" w16cid:durableId="1792281790">
    <w:abstractNumId w:val="24"/>
  </w:num>
  <w:num w:numId="18" w16cid:durableId="1861240569">
    <w:abstractNumId w:val="25"/>
  </w:num>
  <w:num w:numId="19" w16cid:durableId="1136795382">
    <w:abstractNumId w:val="3"/>
  </w:num>
  <w:num w:numId="20" w16cid:durableId="35130657">
    <w:abstractNumId w:val="2"/>
  </w:num>
  <w:num w:numId="21" w16cid:durableId="2012248105">
    <w:abstractNumId w:val="8"/>
  </w:num>
  <w:num w:numId="22" w16cid:durableId="186918412">
    <w:abstractNumId w:val="8"/>
    <w:lvlOverride w:ilvl="0">
      <w:startOverride w:val="1"/>
    </w:lvlOverride>
  </w:num>
  <w:num w:numId="23" w16cid:durableId="1611932684">
    <w:abstractNumId w:val="23"/>
  </w:num>
  <w:num w:numId="24" w16cid:durableId="2035306365">
    <w:abstractNumId w:val="8"/>
    <w:lvlOverride w:ilvl="0">
      <w:startOverride w:val="1"/>
    </w:lvlOverride>
  </w:num>
  <w:num w:numId="25" w16cid:durableId="761490579">
    <w:abstractNumId w:val="8"/>
    <w:lvlOverride w:ilvl="0">
      <w:startOverride w:val="1"/>
    </w:lvlOverride>
  </w:num>
  <w:num w:numId="26" w16cid:durableId="1646814275">
    <w:abstractNumId w:val="9"/>
  </w:num>
  <w:num w:numId="27" w16cid:durableId="377824087">
    <w:abstractNumId w:val="20"/>
  </w:num>
  <w:num w:numId="28" w16cid:durableId="5255323">
    <w:abstractNumId w:val="8"/>
    <w:lvlOverride w:ilvl="0">
      <w:startOverride w:val="1"/>
    </w:lvlOverride>
  </w:num>
  <w:num w:numId="29" w16cid:durableId="575824353">
    <w:abstractNumId w:val="21"/>
  </w:num>
  <w:num w:numId="30" w16cid:durableId="1877155917">
    <w:abstractNumId w:val="8"/>
  </w:num>
  <w:num w:numId="31" w16cid:durableId="317728819">
    <w:abstractNumId w:val="8"/>
    <w:lvlOverride w:ilvl="0">
      <w:startOverride w:val="1"/>
    </w:lvlOverride>
  </w:num>
  <w:num w:numId="32" w16cid:durableId="7562764">
    <w:abstractNumId w:val="8"/>
    <w:lvlOverride w:ilvl="0">
      <w:startOverride w:val="1"/>
    </w:lvlOverride>
  </w:num>
  <w:num w:numId="33" w16cid:durableId="440565043">
    <w:abstractNumId w:val="0"/>
  </w:num>
  <w:num w:numId="34" w16cid:durableId="837421938">
    <w:abstractNumId w:val="11"/>
  </w:num>
  <w:num w:numId="35" w16cid:durableId="450635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7B"/>
    <w:rsid w:val="000033BD"/>
    <w:rsid w:val="00043213"/>
    <w:rsid w:val="00072E7B"/>
    <w:rsid w:val="00082C62"/>
    <w:rsid w:val="000A2A69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7B157C"/>
    <w:rsid w:val="008C1F1C"/>
    <w:rsid w:val="009177B8"/>
    <w:rsid w:val="0098669B"/>
    <w:rsid w:val="009975A0"/>
    <w:rsid w:val="009C5C6E"/>
    <w:rsid w:val="009F580B"/>
    <w:rsid w:val="00A14110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76499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ABC4ED"/>
  <w15:docId w15:val="{44D0803E-44C4-4C3D-A46F-CEE4FEEC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72E7B"/>
    <w:pPr>
      <w:ind w:left="720"/>
      <w:contextualSpacing/>
    </w:pPr>
  </w:style>
  <w:style w:type="paragraph" w:styleId="Revision">
    <w:name w:val="Revision"/>
    <w:hidden/>
    <w:semiHidden/>
    <w:rsid w:val="007B157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950826-EA14-46B9-A459-FFCB2BD8D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2AED2-179A-44A5-9218-2A34567BDD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91F5A2-8B3F-4E69-A448-0C9EE7700B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1</TotalTime>
  <Pages>1</Pages>
  <Words>58</Words>
  <Characters>287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2021-06-22T10:47:00Z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